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A6" w:rsidRPr="00C726DB" w:rsidRDefault="002423A6" w:rsidP="00A85131">
      <w:pPr>
        <w:jc w:val="center"/>
        <w:rPr>
          <w:rFonts w:ascii="Times New Roman" w:hAnsi="Times New Roman" w:cs="Times New Roman"/>
          <w:sz w:val="24"/>
          <w:szCs w:val="24"/>
        </w:rPr>
      </w:pPr>
      <w:r w:rsidRPr="00C726DB">
        <w:rPr>
          <w:rFonts w:ascii="Times New Roman" w:hAnsi="Times New Roman" w:cs="Times New Roman"/>
          <w:sz w:val="24"/>
          <w:szCs w:val="24"/>
        </w:rPr>
        <w:t>Сведения</w:t>
      </w:r>
      <w:r w:rsidRPr="00C726DB">
        <w:rPr>
          <w:rFonts w:ascii="Times New Roman" w:hAnsi="Times New Roman" w:cs="Times New Roman"/>
          <w:sz w:val="24"/>
          <w:szCs w:val="24"/>
        </w:rPr>
        <w:br/>
        <w:t>о доходах, об имуществе и обязательствах имущественного характера</w:t>
      </w:r>
      <w:r w:rsidRPr="00C726DB">
        <w:rPr>
          <w:rFonts w:ascii="Times New Roman" w:hAnsi="Times New Roman" w:cs="Times New Roman"/>
          <w:sz w:val="24"/>
          <w:szCs w:val="24"/>
        </w:rPr>
        <w:br/>
        <w:t>депутата МО «Кочковатский сельсовет» и членов его семьи за период с 1 января по 31 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726D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C726DB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2423A6" w:rsidRPr="00C726DB">
        <w:tc>
          <w:tcPr>
            <w:tcW w:w="1734" w:type="dxa"/>
            <w:vMerge w:val="restart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 w:val="restart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520" w:type="dxa"/>
            <w:gridSpan w:val="4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423A6" w:rsidRPr="00C726DB">
        <w:tc>
          <w:tcPr>
            <w:tcW w:w="1734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559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59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353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</w:tc>
      </w:tr>
      <w:tr w:rsidR="002423A6" w:rsidRPr="00C726DB">
        <w:tc>
          <w:tcPr>
            <w:tcW w:w="1734" w:type="dxa"/>
            <w:vMerge w:val="restart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Васильева Татьяна Петровна</w:t>
            </w:r>
          </w:p>
        </w:tc>
        <w:tc>
          <w:tcPr>
            <w:tcW w:w="1635" w:type="dxa"/>
            <w:vMerge w:val="restart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234 532</w:t>
            </w:r>
          </w:p>
        </w:tc>
        <w:tc>
          <w:tcPr>
            <w:tcW w:w="1842" w:type="dxa"/>
            <w:vMerge w:val="restart"/>
          </w:tcPr>
          <w:p w:rsidR="002423A6" w:rsidRPr="00C726DB" w:rsidRDefault="002423A6" w:rsidP="00141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УАЗ 3331-01 ФУРГОН</w:t>
            </w:r>
          </w:p>
        </w:tc>
        <w:tc>
          <w:tcPr>
            <w:tcW w:w="1985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1353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423A6" w:rsidRPr="00C726DB">
        <w:tc>
          <w:tcPr>
            <w:tcW w:w="1734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181,6</w:t>
            </w:r>
          </w:p>
        </w:tc>
        <w:tc>
          <w:tcPr>
            <w:tcW w:w="1353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423A6" w:rsidRPr="00C726DB">
        <w:tc>
          <w:tcPr>
            <w:tcW w:w="1734" w:type="dxa"/>
            <w:vMerge w:val="restart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35" w:type="dxa"/>
            <w:vMerge w:val="restart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185 753</w:t>
            </w:r>
          </w:p>
        </w:tc>
        <w:tc>
          <w:tcPr>
            <w:tcW w:w="1842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1559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СЕДАН, ВАЗ 210740</w:t>
            </w:r>
          </w:p>
        </w:tc>
        <w:tc>
          <w:tcPr>
            <w:tcW w:w="1985" w:type="dxa"/>
            <w:vMerge w:val="restart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  <w:vMerge w:val="restart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621142</w:t>
            </w:r>
          </w:p>
          <w:p w:rsidR="002423A6" w:rsidRPr="00C726DB" w:rsidRDefault="002423A6" w:rsidP="00141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  <w:vMerge w:val="restart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</w:tr>
      <w:tr w:rsidR="002423A6" w:rsidRPr="00C726DB">
        <w:tc>
          <w:tcPr>
            <w:tcW w:w="1734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105700</w:t>
            </w:r>
          </w:p>
        </w:tc>
        <w:tc>
          <w:tcPr>
            <w:tcW w:w="1559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МТЗ-80</w:t>
            </w:r>
          </w:p>
        </w:tc>
        <w:tc>
          <w:tcPr>
            <w:tcW w:w="1985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423A6" w:rsidRPr="00C726DB" w:rsidRDefault="002423A6" w:rsidP="00141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3A6" w:rsidRPr="00C726DB">
        <w:tc>
          <w:tcPr>
            <w:tcW w:w="1734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52700</w:t>
            </w:r>
          </w:p>
        </w:tc>
        <w:tc>
          <w:tcPr>
            <w:tcW w:w="1559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тракторный 2ПТС-4</w:t>
            </w:r>
          </w:p>
        </w:tc>
        <w:tc>
          <w:tcPr>
            <w:tcW w:w="1985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3A6" w:rsidRPr="00C726DB">
        <w:tc>
          <w:tcPr>
            <w:tcW w:w="1734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181,6</w:t>
            </w:r>
          </w:p>
        </w:tc>
        <w:tc>
          <w:tcPr>
            <w:tcW w:w="1559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D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2423A6" w:rsidRPr="00C726DB" w:rsidRDefault="002423A6" w:rsidP="00141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3A6" w:rsidRPr="00C726DB" w:rsidRDefault="002423A6" w:rsidP="00A8513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423A6" w:rsidRPr="00C726DB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1E09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3A6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6CDE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0A2A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1C59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9F2"/>
    <w:rsid w:val="005E2D71"/>
    <w:rsid w:val="005E4F08"/>
    <w:rsid w:val="005E507A"/>
    <w:rsid w:val="005E7D1A"/>
    <w:rsid w:val="005E7F91"/>
    <w:rsid w:val="005F0B13"/>
    <w:rsid w:val="005F1F52"/>
    <w:rsid w:val="005F2F5D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D778C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DE0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4F3D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26DB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42E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355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698F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059A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DE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8513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139</Words>
  <Characters>798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user</cp:lastModifiedBy>
  <cp:revision>3</cp:revision>
  <dcterms:created xsi:type="dcterms:W3CDTF">2017-04-19T10:25:00Z</dcterms:created>
  <dcterms:modified xsi:type="dcterms:W3CDTF">2017-04-19T10:54:00Z</dcterms:modified>
</cp:coreProperties>
</file>